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Luciano Martins,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ex-Presidente do Jacareí Gospel Festival,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Luciano Martins,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ex-Presidente do Jacareí Gospel Festival,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9369F6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C1" w:rsidRDefault="00AA34C1">
      <w:r>
        <w:separator/>
      </w:r>
    </w:p>
  </w:endnote>
  <w:endnote w:type="continuationSeparator" w:id="0">
    <w:p w:rsidR="00AA34C1" w:rsidRDefault="00AA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C1" w:rsidRDefault="00AA34C1">
      <w:r>
        <w:separator/>
      </w:r>
    </w:p>
  </w:footnote>
  <w:footnote w:type="continuationSeparator" w:id="0">
    <w:p w:rsidR="00AA34C1" w:rsidRDefault="00AA3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7C326B97" wp14:editId="3556868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372C613" wp14:editId="75259E1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F2FCF39" wp14:editId="282D8DF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369F6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A34C1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2015-08-18T15:14:00Z</dcterms:created>
  <dcterms:modified xsi:type="dcterms:W3CDTF">2015-08-18T15:14:00Z</dcterms:modified>
</cp:coreProperties>
</file>